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5529"/>
        <w:gridCol w:w="1275"/>
      </w:tblGrid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bookmarkStart w:id="0" w:name="_GoBack"/>
            <w:bookmarkEnd w:id="0"/>
            <w:r w:rsidRPr="00C20A32">
              <w:rPr>
                <w:b/>
              </w:rPr>
              <w:t>Обозначение</w:t>
            </w: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C20A32" w:rsidRPr="00C20A32" w:rsidRDefault="00C20A32" w:rsidP="00C20A32">
            <w:pPr>
              <w:tabs>
                <w:tab w:val="left" w:pos="1593"/>
              </w:tabs>
              <w:autoSpaceDE w:val="0"/>
              <w:autoSpaceDN w:val="0"/>
              <w:adjustRightInd w:val="0"/>
              <w:spacing w:line="360" w:lineRule="auto"/>
              <w:ind w:right="33"/>
              <w:contextualSpacing/>
              <w:jc w:val="center"/>
              <w:rPr>
                <w:b/>
              </w:rPr>
            </w:pPr>
            <w:r w:rsidRPr="00C20A32">
              <w:rPr>
                <w:b/>
              </w:rPr>
              <w:t>Примечание</w:t>
            </w: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E2951">
              <w:rPr>
                <w:b/>
              </w:rPr>
              <w:t>Книга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3028B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1" w:name="_Hlk466194809"/>
            <w:r w:rsidRPr="00C20A32">
              <w:t>7908/2016-С</w:t>
            </w:r>
            <w:r w:rsidR="003028BC">
              <w:t>П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Состав проектной документации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8F5F5D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</w:t>
            </w:r>
            <w:r w:rsidR="003028BC">
              <w:t>-</w:t>
            </w:r>
            <w:r w:rsidR="008F5F5D">
              <w:t>2</w:t>
            </w:r>
            <w:r w:rsidRPr="00C20A32">
              <w:t>-</w:t>
            </w:r>
            <w:r w:rsidR="003028BC">
              <w:t>ППТ-</w:t>
            </w:r>
            <w:r w:rsidRPr="00C20A32">
              <w:t>С</w:t>
            </w:r>
            <w:r w:rsidR="003028BC">
              <w:t>Т</w:t>
            </w:r>
          </w:p>
        </w:tc>
        <w:tc>
          <w:tcPr>
            <w:tcW w:w="5529" w:type="dxa"/>
          </w:tcPr>
          <w:p w:rsidR="00C20A32" w:rsidRPr="00C20A32" w:rsidRDefault="003028BC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Содержание тома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bookmarkEnd w:id="1"/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Текстовая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8F5F5D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bookmarkStart w:id="2" w:name="OLE_LINK21"/>
            <w:bookmarkStart w:id="3" w:name="OLE_LINK22"/>
            <w:bookmarkStart w:id="4" w:name="OLE_LINK23"/>
            <w:r w:rsidRPr="00C20A32">
              <w:t>7908/2016-</w:t>
            </w:r>
            <w:r w:rsidR="008F5F5D">
              <w:t>2</w:t>
            </w:r>
            <w:r w:rsidR="003028BC">
              <w:t>-</w:t>
            </w:r>
            <w:r w:rsidRPr="00C20A32">
              <w:t>ППТ-ПЗ</w:t>
            </w:r>
            <w:bookmarkEnd w:id="2"/>
            <w:bookmarkEnd w:id="3"/>
            <w:bookmarkEnd w:id="4"/>
          </w:p>
        </w:tc>
        <w:tc>
          <w:tcPr>
            <w:tcW w:w="5529" w:type="dxa"/>
          </w:tcPr>
          <w:p w:rsidR="00C20A32" w:rsidRPr="00C20A32" w:rsidRDefault="00C20A32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Пояснительная записка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20A32" w:rsidRPr="00C20A32" w:rsidTr="00CE2951">
        <w:tc>
          <w:tcPr>
            <w:tcW w:w="3402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5529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20A32">
              <w:rPr>
                <w:u w:val="single"/>
              </w:rPr>
              <w:t>Графическая часть</w:t>
            </w:r>
          </w:p>
        </w:tc>
        <w:tc>
          <w:tcPr>
            <w:tcW w:w="1275" w:type="dxa"/>
          </w:tcPr>
          <w:p w:rsidR="00C20A32" w:rsidRPr="00C20A32" w:rsidRDefault="00C20A32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1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Местоположение территории в административном округе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C20A32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2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использования территории в период подготовки проекта планировки 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3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5" w:name="OLE_LINK46"/>
            <w:bookmarkStart w:id="6" w:name="OLE_LINK47"/>
            <w:bookmarkStart w:id="7" w:name="OLE_LINK48"/>
            <w:bookmarkStart w:id="8" w:name="OLE_LINK49"/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1</w:t>
            </w:r>
            <w:bookmarkEnd w:id="5"/>
            <w:bookmarkEnd w:id="6"/>
            <w:bookmarkEnd w:id="7"/>
            <w:bookmarkEnd w:id="8"/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4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2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5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3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6</w:t>
            </w:r>
          </w:p>
        </w:tc>
        <w:tc>
          <w:tcPr>
            <w:tcW w:w="5529" w:type="dxa"/>
          </w:tcPr>
          <w:p w:rsidR="008838F0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 xml:space="preserve">Схема функционального зонирования. </w:t>
            </w:r>
          </w:p>
          <w:p w:rsidR="008838F0" w:rsidRPr="00C20A32" w:rsidRDefault="008838F0" w:rsidP="008838F0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Фрагмент 4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7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9" w:name="OLE_LINK50"/>
            <w:bookmarkStart w:id="10" w:name="OLE_LINK51"/>
            <w:bookmarkStart w:id="11" w:name="OLE_LINK52"/>
            <w:bookmarkStart w:id="12" w:name="OLE_LINK53"/>
            <w:bookmarkStart w:id="13" w:name="OLE_LINK54"/>
            <w:r>
              <w:t>Разбивочный план красных линий. Фрагмент 1</w:t>
            </w:r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8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2</w:t>
            </w:r>
          </w:p>
        </w:tc>
        <w:tc>
          <w:tcPr>
            <w:tcW w:w="1275" w:type="dxa"/>
          </w:tcPr>
          <w:p w:rsidR="008838F0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  <w:p w:rsidR="008838F0" w:rsidRPr="00883FB2" w:rsidRDefault="008838F0" w:rsidP="00883FB2">
            <w:pPr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лист9</w:t>
            </w:r>
          </w:p>
        </w:tc>
        <w:tc>
          <w:tcPr>
            <w:tcW w:w="5529" w:type="dxa"/>
          </w:tcPr>
          <w:p w:rsidR="008838F0" w:rsidRPr="00C20A32" w:rsidRDefault="008838F0" w:rsidP="00FF7424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3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8838F0" w:rsidRPr="00C20A32" w:rsidTr="00CE2951">
        <w:tc>
          <w:tcPr>
            <w:tcW w:w="3402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 w:rsidR="008F5F5D">
              <w:t>2-</w:t>
            </w:r>
            <w:r w:rsidRPr="00C20A32">
              <w:t>ППТ</w:t>
            </w:r>
            <w:r>
              <w:t xml:space="preserve">    лист 10</w:t>
            </w:r>
          </w:p>
        </w:tc>
        <w:tc>
          <w:tcPr>
            <w:tcW w:w="5529" w:type="dxa"/>
          </w:tcPr>
          <w:p w:rsidR="008838F0" w:rsidRPr="00C20A32" w:rsidRDefault="008838F0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Разбивочный план красных линий. Фрагмент 4</w:t>
            </w:r>
          </w:p>
        </w:tc>
        <w:tc>
          <w:tcPr>
            <w:tcW w:w="1275" w:type="dxa"/>
          </w:tcPr>
          <w:p w:rsidR="008838F0" w:rsidRPr="00C20A32" w:rsidRDefault="008838F0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b/>
              </w:rPr>
            </w:pPr>
            <w:r w:rsidRPr="00CE2951">
              <w:rPr>
                <w:b/>
              </w:rPr>
              <w:t>Книга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7908/2016-С</w:t>
            </w:r>
            <w:r>
              <w:t>П</w:t>
            </w: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Состав проектной документации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lastRenderedPageBreak/>
              <w:t>7908/2016</w:t>
            </w:r>
            <w:r>
              <w:t>-2</w:t>
            </w:r>
            <w:r w:rsidRPr="00C20A32">
              <w:t>-</w:t>
            </w:r>
            <w:r>
              <w:t>ППТ-</w:t>
            </w:r>
            <w:r w:rsidRPr="00C20A32">
              <w:t>С</w:t>
            </w:r>
            <w:r>
              <w:t>Т</w:t>
            </w: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C20A32">
              <w:t>Содержание тома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E77555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5529" w:type="dxa"/>
          </w:tcPr>
          <w:p w:rsidR="00CE2951" w:rsidRPr="00CE2951" w:rsidRDefault="00CE2951" w:rsidP="00CE2951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 w:rsidRPr="00CE2951">
              <w:rPr>
                <w:u w:val="single"/>
              </w:rPr>
              <w:t>Графическая часть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11</w:t>
            </w:r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14" w:name="OLE_LINK66"/>
            <w:bookmarkStart w:id="15" w:name="OLE_LINK67"/>
            <w:bookmarkStart w:id="16" w:name="OLE_LINK68"/>
            <w:bookmarkStart w:id="17" w:name="OLE_LINK69"/>
            <w:bookmarkStart w:id="18" w:name="OLE_LINK70"/>
            <w:r>
              <w:t>Схема организации дорожного движения и улично-дорожной сети. Фрагмент 1</w:t>
            </w:r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tabs>
                <w:tab w:val="left" w:pos="2727"/>
                <w:tab w:val="left" w:pos="2869"/>
              </w:tabs>
              <w:autoSpaceDE w:val="0"/>
              <w:autoSpaceDN w:val="0"/>
              <w:adjustRightInd w:val="0"/>
              <w:spacing w:line="360" w:lineRule="auto"/>
              <w:ind w:right="176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12</w:t>
            </w:r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bookmarkStart w:id="19" w:name="OLE_LINK55"/>
            <w:bookmarkStart w:id="20" w:name="OLE_LINK56"/>
            <w:bookmarkStart w:id="21" w:name="OLE_LINK57"/>
            <w:bookmarkStart w:id="22" w:name="OLE_LINK58"/>
            <w:bookmarkStart w:id="23" w:name="OLE_LINK59"/>
            <w:bookmarkStart w:id="24" w:name="OLE_LINK60"/>
            <w:bookmarkStart w:id="25" w:name="OLE_LINK61"/>
            <w:bookmarkStart w:id="26" w:name="OLE_LINK62"/>
            <w:bookmarkStart w:id="27" w:name="OLE_LINK63"/>
            <w:bookmarkStart w:id="28" w:name="OLE_LINK64"/>
            <w:bookmarkStart w:id="29" w:name="OLE_LINK65"/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13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5529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14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организации дорожного движения и улично-дорожной сети.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15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bookmarkStart w:id="30" w:name="OLE_LINK71"/>
            <w:bookmarkStart w:id="31" w:name="OLE_LINK72"/>
            <w:bookmarkStart w:id="32" w:name="OLE_LINK73"/>
            <w:bookmarkStart w:id="33" w:name="OLE_LINK74"/>
            <w:bookmarkStart w:id="34" w:name="OLE_LINK75"/>
            <w:r>
              <w:t>Схема размещения сетей инженерной инфраструктуры. Фрагмент 1</w:t>
            </w:r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16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17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18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размещения сетей инженерной инфраструктуры.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19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20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21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22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Схема вертикальной планировки. Фрагмент 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23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>Схема границ зон с особыми условиями использования территории. Фрагмент 1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24</w:t>
            </w:r>
          </w:p>
        </w:tc>
        <w:tc>
          <w:tcPr>
            <w:tcW w:w="5529" w:type="dxa"/>
          </w:tcPr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2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25</w:t>
            </w:r>
          </w:p>
        </w:tc>
        <w:tc>
          <w:tcPr>
            <w:tcW w:w="5529" w:type="dxa"/>
          </w:tcPr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3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 w:rsidRPr="00C20A32">
              <w:t>7908/2016-</w:t>
            </w:r>
            <w:r>
              <w:t>2-</w:t>
            </w:r>
            <w:r w:rsidRPr="00C20A32">
              <w:t>ППТ</w:t>
            </w:r>
            <w:r>
              <w:t xml:space="preserve">    лист 26</w:t>
            </w: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  <w:p w:rsidR="00CE2951" w:rsidRPr="008838F0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838F0">
              <w:t xml:space="preserve">Схема границ зон с особыми условиями использования территории. Фрагмент </w:t>
            </w:r>
            <w:r>
              <w:t>4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  <w:rPr>
                <w:u w:val="single"/>
              </w:rPr>
            </w:pPr>
            <w:r>
              <w:rPr>
                <w:u w:val="single"/>
              </w:rPr>
              <w:t>Прилагаемые документы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9818EC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t>Приложение 1</w:t>
            </w: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Постано</w:t>
            </w:r>
            <w:r>
              <w:t>вление о подготовке проекта плани</w:t>
            </w:r>
            <w:r>
              <w:lastRenderedPageBreak/>
              <w:t>ровки и проекта межевания территории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Pr="00C20A32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lastRenderedPageBreak/>
              <w:t>Приложение 2</w:t>
            </w:r>
          </w:p>
        </w:tc>
        <w:tc>
          <w:tcPr>
            <w:tcW w:w="5529" w:type="dxa"/>
          </w:tcPr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Техническое задание на проектирование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  <w:tr w:rsidR="00CE2951" w:rsidRPr="00C20A32" w:rsidTr="00CE2951">
        <w:tc>
          <w:tcPr>
            <w:tcW w:w="3402" w:type="dxa"/>
          </w:tcPr>
          <w:p w:rsidR="00CE2951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34"/>
              <w:contextualSpacing/>
              <w:jc w:val="left"/>
            </w:pPr>
            <w:r>
              <w:t>Приложение 3</w:t>
            </w:r>
          </w:p>
        </w:tc>
        <w:tc>
          <w:tcPr>
            <w:tcW w:w="5529" w:type="dxa"/>
          </w:tcPr>
          <w:p w:rsidR="00CE2951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>
              <w:t>Свидетельство о допуске к определенному виду работ, которые оказывают влияние на безопасность объектов капительного строительства</w:t>
            </w:r>
          </w:p>
          <w:p w:rsidR="00CE2951" w:rsidRPr="008A22AE" w:rsidRDefault="00CE2951" w:rsidP="008A22AE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left"/>
            </w:pPr>
            <w:r w:rsidRPr="008A22AE">
              <w:t>№ СРО-П-170-16032012 от 13 декабря 2013 г.</w:t>
            </w:r>
          </w:p>
        </w:tc>
        <w:tc>
          <w:tcPr>
            <w:tcW w:w="1275" w:type="dxa"/>
          </w:tcPr>
          <w:p w:rsidR="00CE2951" w:rsidRPr="00C20A32" w:rsidRDefault="00CE2951" w:rsidP="0042304F">
            <w:pPr>
              <w:autoSpaceDE w:val="0"/>
              <w:autoSpaceDN w:val="0"/>
              <w:adjustRightInd w:val="0"/>
              <w:spacing w:line="360" w:lineRule="auto"/>
              <w:ind w:right="423"/>
              <w:contextualSpacing/>
              <w:jc w:val="center"/>
            </w:pPr>
          </w:p>
        </w:tc>
      </w:tr>
    </w:tbl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sectPr w:rsidR="00C20A32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6E3" w:rsidRDefault="009256E3">
      <w:r>
        <w:separator/>
      </w:r>
    </w:p>
  </w:endnote>
  <w:endnote w:type="continuationSeparator" w:id="0">
    <w:p w:rsidR="009256E3" w:rsidRDefault="0092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CC6607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8F5F5D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8F5F5D">
                                  <w:rPr>
                                    <w:i/>
                                  </w:rPr>
                                  <w:t>2</w:t>
                                </w:r>
                                <w:r w:rsidR="003028BC">
                                  <w:rPr>
                                    <w:i/>
                                  </w:rPr>
                                  <w:t>-ППТ-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E2083E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CC6607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8F5F5D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8F5F5D">
                            <w:rPr>
                              <w:i/>
                            </w:rPr>
                            <w:t>2</w:t>
                          </w:r>
                          <w:r w:rsidR="003028BC">
                            <w:rPr>
                              <w:i/>
                            </w:rPr>
                            <w:t>-ППТ-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E2083E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C6607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Pr="002125D0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  <w:p w:rsidR="005E1F8E" w:rsidRDefault="00CC6607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E2D0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931B2A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CC6607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E3609E" w:rsidRDefault="005E1F8E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8F5F5D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8F5F5D">
                                  <w:rPr>
                                    <w:i/>
                                    <w:sz w:val="32"/>
                                  </w:rPr>
                                  <w:t>2</w:t>
                                </w:r>
                                <w:r w:rsidR="003028BC">
                                  <w:rPr>
                                    <w:i/>
                                    <w:sz w:val="32"/>
                                  </w:rPr>
                                  <w:t>-ППТ-</w:t>
                                </w:r>
                                <w:r w:rsidR="009818EC">
                                  <w:rPr>
                                    <w:i/>
                                    <w:sz w:val="32"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  <w:sz w:val="32"/>
                                  </w:rPr>
                                  <w:t>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883FB2" w:rsidRDefault="00883FB2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83FB2"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Содержание тома</w:t>
                                </w:r>
                              </w:p>
                              <w:p w:rsidR="005E1F8E" w:rsidRPr="00BA34EE" w:rsidRDefault="005E1F8E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</w:t>
                                </w:r>
                                <w:r w:rsidR="00F050B2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.1</w:t>
                                </w:r>
                                <w:r w:rsidR="0054616C"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112995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E2083E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CC6607">
                                  <w:rPr>
                                    <w:i/>
                                    <w:noProof/>
                                  </w:rPr>
                                  <w:t>3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5E1F8E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52010F" w:rsidRDefault="005E1F8E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 w:rsidR="0042304F"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42304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5E1F8E" w:rsidRPr="00BA34EE" w:rsidRDefault="0042304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5E1F8E" w:rsidRPr="00BA34EE" w:rsidRDefault="005E1F8E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5E1F8E" w:rsidRPr="00BA34EE" w:rsidRDefault="005E1F8E" w:rsidP="003861B0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42304F" w:rsidP="008F5F5D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8F5F5D">
                            <w:rPr>
                              <w:i/>
                              <w:sz w:val="32"/>
                            </w:rPr>
                            <w:t>2</w:t>
                          </w:r>
                          <w:r w:rsidR="003028BC">
                            <w:rPr>
                              <w:i/>
                              <w:sz w:val="32"/>
                            </w:rPr>
                            <w:t>-ППТ-</w:t>
                          </w:r>
                          <w:r w:rsidR="009818EC">
                            <w:rPr>
                              <w:i/>
                              <w:sz w:val="32"/>
                            </w:rPr>
                            <w:t>С</w:t>
                          </w:r>
                          <w:r>
                            <w:rPr>
                              <w:i/>
                              <w:sz w:val="32"/>
                            </w:rPr>
                            <w:t>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883FB2" w:rsidRDefault="00883FB2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 w:rsidRPr="00883FB2">
                            <w:rPr>
                              <w:i/>
                              <w:sz w:val="28"/>
                              <w:szCs w:val="28"/>
                            </w:rPr>
                            <w:t>Содержание тома</w:t>
                          </w:r>
                        </w:p>
                        <w:p w:rsidR="005E1F8E" w:rsidRPr="00BA34EE" w:rsidRDefault="005E1F8E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</w:t>
                          </w:r>
                          <w:r w:rsidR="00F050B2">
                            <w:rPr>
                              <w:i/>
                              <w:sz w:val="20"/>
                              <w:szCs w:val="32"/>
                            </w:rPr>
                            <w:t>.1</w:t>
                          </w:r>
                          <w:r w:rsidR="0054616C">
                            <w:rPr>
                              <w:i/>
                              <w:sz w:val="20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112995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E2083E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CC6607">
                            <w:rPr>
                              <w:i/>
                              <w:noProof/>
                            </w:rPr>
                            <w:t>3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5E1F8E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52010F" w:rsidRDefault="005E1F8E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 w:rsidR="0042304F"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42304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5E1F8E" w:rsidRPr="00BA34EE" w:rsidRDefault="0042304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5E1F8E" w:rsidRPr="00BA34EE" w:rsidRDefault="005E1F8E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5E1F8E" w:rsidRPr="00BA34EE" w:rsidRDefault="005E1F8E" w:rsidP="003861B0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6E3" w:rsidRDefault="009256E3">
      <w:r>
        <w:separator/>
      </w:r>
    </w:p>
  </w:footnote>
  <w:footnote w:type="continuationSeparator" w:id="0">
    <w:p w:rsidR="009256E3" w:rsidRDefault="00925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CC6607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CC6607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CC6607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E3609E" w:rsidRDefault="005E1F8E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5E1F8E" w:rsidRPr="00E3609E" w:rsidRDefault="005E1F8E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5">
      <o:colormenu v:ext="edit" fillcolor="none" strokecolor="none [3213]"/>
    </o:shapedefaults>
    <o:shapelayout v:ext="edit">
      <o:rules v:ext="edit">
        <o:r id="V:Rule3" type="connector" idref="#_x0000_s2148"/>
        <o:r id="V:Rule4" type="connector" idref="#_x0000_s2150"/>
      </o:rules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6E20"/>
    <w:rsid w:val="00076690"/>
    <w:rsid w:val="00077E06"/>
    <w:rsid w:val="00082F08"/>
    <w:rsid w:val="00084E58"/>
    <w:rsid w:val="00085CB4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4C75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95"/>
    <w:rsid w:val="00255206"/>
    <w:rsid w:val="00260D00"/>
    <w:rsid w:val="00260F68"/>
    <w:rsid w:val="00265112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28BC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523E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B56C6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35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B76CB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45737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1E3C"/>
    <w:rsid w:val="008832F2"/>
    <w:rsid w:val="008838F0"/>
    <w:rsid w:val="00883FB2"/>
    <w:rsid w:val="00885D76"/>
    <w:rsid w:val="00886128"/>
    <w:rsid w:val="0089007F"/>
    <w:rsid w:val="0089512F"/>
    <w:rsid w:val="0089570D"/>
    <w:rsid w:val="00896DF1"/>
    <w:rsid w:val="0089759B"/>
    <w:rsid w:val="008A032F"/>
    <w:rsid w:val="008A22AE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5F5D"/>
    <w:rsid w:val="008F7510"/>
    <w:rsid w:val="008F78B7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256E3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9F5DF8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C6607"/>
    <w:rsid w:val="00CD4F00"/>
    <w:rsid w:val="00CD5DB2"/>
    <w:rsid w:val="00CD62AD"/>
    <w:rsid w:val="00CE2951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1DA5"/>
    <w:rsid w:val="00D63975"/>
    <w:rsid w:val="00D641A2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503C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083E"/>
    <w:rsid w:val="00E21B2B"/>
    <w:rsid w:val="00E23212"/>
    <w:rsid w:val="00E23F3B"/>
    <w:rsid w:val="00E24060"/>
    <w:rsid w:val="00E24EB0"/>
    <w:rsid w:val="00E25DDD"/>
    <w:rsid w:val="00E308FB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87EF9"/>
    <w:rsid w:val="00E962F5"/>
    <w:rsid w:val="00E9773B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86975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5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2033FABA-0BCD-4AA3-AC90-86E65C49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9A11AE0-3FB9-4F15-9B99-47534E5D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2927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2016-10-30T18:29:00Z</cp:lastPrinted>
  <dcterms:created xsi:type="dcterms:W3CDTF">2016-11-25T10:14:00Z</dcterms:created>
  <dcterms:modified xsi:type="dcterms:W3CDTF">2016-11-25T10:14:00Z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